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5E5B7E6" w14:textId="77777777" w:rsidTr="00A54692">
        <w:tc>
          <w:tcPr>
            <w:tcW w:w="9062" w:type="dxa"/>
          </w:tcPr>
          <w:p w14:paraId="15DC0CDA" w14:textId="77777777" w:rsidR="0002103C" w:rsidRPr="0098366D" w:rsidRDefault="001F64C9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F64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congé de présence parentale</w:t>
            </w:r>
          </w:p>
        </w:tc>
      </w:tr>
    </w:tbl>
    <w:p w14:paraId="48CCCEF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42BCBF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F3CA975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064D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064D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53DC88A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Demande d’absence pour congé de présence parentale</w:t>
      </w:r>
    </w:p>
    <w:p w14:paraId="0E434A93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Lieu, Date,</w:t>
      </w:r>
    </w:p>
    <w:p w14:paraId="4690A738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Madame, Monsieur,</w:t>
      </w:r>
    </w:p>
    <w:p w14:paraId="366BE390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Je vous informe que mon enfant est victime &lt; d’une maladie ou d’un accident ou d’un handicap grave &gt; et que son état de santé nécessite ma présence à ses côtés.</w:t>
      </w:r>
    </w:p>
    <w:p w14:paraId="6405EB72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En application de l’article  L. 1225-62 du code du travail, je souhaite bénéficier d’un congé de présence parentale pour être à ses côtés.</w:t>
      </w:r>
    </w:p>
    <w:p w14:paraId="52264FFA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i/>
          <w:iCs/>
          <w:u w:val="single"/>
          <w:lang w:eastAsia="fr-FR"/>
        </w:rPr>
        <w:t>Si le congé est pris de façon continue :</w:t>
      </w:r>
      <w:r w:rsidRPr="00B064D2">
        <w:rPr>
          <w:rFonts w:ascii="Arial" w:eastAsia="Times New Roman" w:hAnsi="Arial" w:cs="Arial"/>
          <w:bCs/>
          <w:lang w:eastAsia="fr-FR"/>
        </w:rPr>
        <w:t xml:space="preserve"> En conséquence, je serais absent du &lt; date &gt; au &lt; date &gt;.</w:t>
      </w:r>
    </w:p>
    <w:p w14:paraId="22D70250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i/>
          <w:iCs/>
          <w:u w:val="single"/>
          <w:lang w:eastAsia="fr-FR"/>
        </w:rPr>
        <w:t>Si le congé est pris de façon fractionnée :</w:t>
      </w:r>
      <w:r w:rsidRPr="00B064D2">
        <w:rPr>
          <w:rFonts w:ascii="Arial" w:eastAsia="Times New Roman" w:hAnsi="Arial" w:cs="Arial"/>
          <w:bCs/>
          <w:lang w:eastAsia="fr-FR"/>
        </w:rPr>
        <w:t xml:space="preserve"> En conséquence, je serais absent &lt; nombre &gt; jours entre le &lt; date &gt; et le &lt; date &gt;</w:t>
      </w:r>
    </w:p>
    <w:p w14:paraId="2D807E65" w14:textId="77777777" w:rsidR="00B064D2" w:rsidRPr="00B064D2" w:rsidRDefault="00B064D2" w:rsidP="00B064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064D2">
        <w:rPr>
          <w:rFonts w:ascii="Arial" w:eastAsia="Times New Roman" w:hAnsi="Arial" w:cs="Arial"/>
          <w:bCs/>
          <w:lang w:eastAsia="fr-FR"/>
        </w:rPr>
        <w:t>Vous trouverez ci-joint le certificat médical attestant de la durée prévisible de la nécessité de ma présence auprès de mon enfant compte tenu de son état de santé.</w:t>
      </w:r>
    </w:p>
    <w:p w14:paraId="357DBF89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429B24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EA82607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5AD43" w14:textId="77777777" w:rsidR="005E2722" w:rsidRDefault="005E2722" w:rsidP="002C45CC">
      <w:pPr>
        <w:spacing w:after="0" w:line="240" w:lineRule="auto"/>
      </w:pPr>
      <w:r>
        <w:separator/>
      </w:r>
    </w:p>
  </w:endnote>
  <w:endnote w:type="continuationSeparator" w:id="0">
    <w:p w14:paraId="1DAE84A2" w14:textId="77777777" w:rsidR="005E2722" w:rsidRDefault="005E272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0C22" w14:textId="77777777" w:rsidR="005E2722" w:rsidRDefault="005E2722" w:rsidP="002C45CC">
      <w:pPr>
        <w:spacing w:after="0" w:line="240" w:lineRule="auto"/>
      </w:pPr>
      <w:r>
        <w:separator/>
      </w:r>
    </w:p>
  </w:footnote>
  <w:footnote w:type="continuationSeparator" w:id="0">
    <w:p w14:paraId="4E8586E7" w14:textId="77777777" w:rsidR="005E2722" w:rsidRDefault="005E272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CD910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6E02211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4C9"/>
    <w:rsid w:val="0000435F"/>
    <w:rsid w:val="0000541B"/>
    <w:rsid w:val="0002103C"/>
    <w:rsid w:val="00035116"/>
    <w:rsid w:val="00185DF4"/>
    <w:rsid w:val="001F64C9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D30C1"/>
    <w:rsid w:val="00547594"/>
    <w:rsid w:val="00550467"/>
    <w:rsid w:val="00580316"/>
    <w:rsid w:val="005922AF"/>
    <w:rsid w:val="005A254D"/>
    <w:rsid w:val="005D7E10"/>
    <w:rsid w:val="005E2722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064D2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53667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B718A"/>
  <w15:docId w15:val="{A9AA31AB-F90B-4EAB-B4D6-2B29F325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E74F-4D17-4962-9CD1-45CEC6D2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5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2016-12-22T14:39:00Z</dcterms:created>
  <dcterms:modified xsi:type="dcterms:W3CDTF">2026-05-13T09:51:00Z</dcterms:modified>
</cp:coreProperties>
</file>